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103" w:rsidRDefault="00B23103" w:rsidP="00B231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CLEMMENT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fl.1459)</w:t>
      </w:r>
    </w:p>
    <w:p w:rsidR="00B23103" w:rsidRDefault="00B23103" w:rsidP="00B231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B23103" w:rsidRDefault="00B23103" w:rsidP="00B231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3103" w:rsidRDefault="00B23103" w:rsidP="00B231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p.53)</w:t>
      </w:r>
    </w:p>
    <w:p w:rsidR="00B23103" w:rsidRDefault="00B23103" w:rsidP="00B231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3103" w:rsidRDefault="00B23103" w:rsidP="00B231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3103" w:rsidRDefault="00B23103" w:rsidP="00B231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103" w:rsidRDefault="00B23103" w:rsidP="00564E3C">
      <w:pPr>
        <w:spacing w:after="0" w:line="240" w:lineRule="auto"/>
      </w:pPr>
      <w:r>
        <w:separator/>
      </w:r>
    </w:p>
  </w:endnote>
  <w:endnote w:type="continuationSeparator" w:id="0">
    <w:p w:rsidR="00B23103" w:rsidRDefault="00B2310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23103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103" w:rsidRDefault="00B23103" w:rsidP="00564E3C">
      <w:pPr>
        <w:spacing w:after="0" w:line="240" w:lineRule="auto"/>
      </w:pPr>
      <w:r>
        <w:separator/>
      </w:r>
    </w:p>
  </w:footnote>
  <w:footnote w:type="continuationSeparator" w:id="0">
    <w:p w:rsidR="00B23103" w:rsidRDefault="00B2310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103"/>
    <w:rsid w:val="00372DC6"/>
    <w:rsid w:val="00564E3C"/>
    <w:rsid w:val="0064591D"/>
    <w:rsid w:val="00B2310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7127B"/>
  <w15:chartTrackingRefBased/>
  <w15:docId w15:val="{97ABAA30-0A5E-4A30-823E-72101F293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2016-02-11T21:01:00Z</dcterms:created>
  <dcterms:modified xsi:type="dcterms:W3CDTF">2016-02-11T21:01:00Z</dcterms:modified>
</cp:coreProperties>
</file>